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FBEBA" w14:textId="77777777" w:rsidR="00373B8B" w:rsidRDefault="00373B8B" w:rsidP="00373B8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Robert BURTON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d.ca.1452)</w:t>
      </w:r>
    </w:p>
    <w:p w14:paraId="7564CCAB" w14:textId="77777777" w:rsidR="00373B8B" w:rsidRDefault="00373B8B" w:rsidP="00373B8B">
      <w:pPr>
        <w:pStyle w:val="NoSpacing"/>
        <w:rPr>
          <w:rFonts w:eastAsia="Times New Roman"/>
        </w:rPr>
      </w:pPr>
      <w:r>
        <w:rPr>
          <w:rFonts w:eastAsia="Times New Roman"/>
        </w:rPr>
        <w:t>of Southampton. Merchant.</w:t>
      </w:r>
    </w:p>
    <w:p w14:paraId="370CB9ED" w14:textId="77777777" w:rsidR="00373B8B" w:rsidRDefault="00373B8B" w:rsidP="00373B8B">
      <w:pPr>
        <w:pStyle w:val="NoSpacing"/>
        <w:rPr>
          <w:rFonts w:eastAsia="Times New Roman"/>
        </w:rPr>
      </w:pPr>
    </w:p>
    <w:p w14:paraId="7E459209" w14:textId="77777777" w:rsidR="00373B8B" w:rsidRDefault="00373B8B" w:rsidP="00373B8B">
      <w:pPr>
        <w:pStyle w:val="NoSpacing"/>
        <w:rPr>
          <w:rFonts w:eastAsia="Times New Roman"/>
        </w:rPr>
      </w:pPr>
    </w:p>
    <w:p w14:paraId="4E005469" w14:textId="77777777" w:rsidR="00373B8B" w:rsidRDefault="00373B8B" w:rsidP="00373B8B">
      <w:pPr>
        <w:pStyle w:val="NoSpacing"/>
        <w:rPr>
          <w:rFonts w:eastAsia="Times New Roman"/>
        </w:rPr>
      </w:pPr>
      <w:r>
        <w:rPr>
          <w:rFonts w:eastAsia="Times New Roman"/>
        </w:rPr>
        <w:t>13 Oct.1452</w:t>
      </w:r>
      <w:r>
        <w:rPr>
          <w:rFonts w:eastAsia="Times New Roman"/>
        </w:rPr>
        <w:tab/>
        <w:t>He had died by this time.      (C.P.R. 1452-61 p.3)</w:t>
      </w:r>
    </w:p>
    <w:p w14:paraId="7DB324C5" w14:textId="77777777" w:rsidR="00373B8B" w:rsidRDefault="00373B8B" w:rsidP="00373B8B">
      <w:pPr>
        <w:pStyle w:val="NoSpacing"/>
        <w:rPr>
          <w:rFonts w:eastAsia="Times New Roman"/>
        </w:rPr>
      </w:pPr>
    </w:p>
    <w:p w14:paraId="5C969798" w14:textId="77777777" w:rsidR="00373B8B" w:rsidRDefault="00373B8B" w:rsidP="00373B8B">
      <w:pPr>
        <w:pStyle w:val="NoSpacing"/>
        <w:rPr>
          <w:rFonts w:eastAsia="Times New Roman"/>
        </w:rPr>
      </w:pPr>
    </w:p>
    <w:p w14:paraId="18429024" w14:textId="77777777" w:rsidR="00373B8B" w:rsidRDefault="00373B8B" w:rsidP="00373B8B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Executors:    William </w:t>
      </w:r>
      <w:proofErr w:type="spellStart"/>
      <w:r>
        <w:rPr>
          <w:rFonts w:eastAsia="Times New Roman"/>
        </w:rPr>
        <w:t>Drakenham</w:t>
      </w:r>
      <w:proofErr w:type="spellEnd"/>
      <w:r>
        <w:rPr>
          <w:rFonts w:eastAsia="Times New Roman"/>
        </w:rPr>
        <w:t>(q.v.) and John Kent, the younger(q.v.).   (ibid.)</w:t>
      </w:r>
    </w:p>
    <w:p w14:paraId="4CA07A76" w14:textId="77777777" w:rsidR="00373B8B" w:rsidRDefault="00373B8B" w:rsidP="00373B8B">
      <w:pPr>
        <w:pStyle w:val="NoSpacing"/>
        <w:rPr>
          <w:rFonts w:eastAsia="Times New Roman"/>
        </w:rPr>
      </w:pPr>
    </w:p>
    <w:p w14:paraId="4386E259" w14:textId="77777777" w:rsidR="00373B8B" w:rsidRDefault="00373B8B" w:rsidP="00373B8B">
      <w:pPr>
        <w:pStyle w:val="NoSpacing"/>
        <w:rPr>
          <w:rFonts w:eastAsia="Times New Roman"/>
        </w:rPr>
      </w:pPr>
    </w:p>
    <w:p w14:paraId="28A6563C" w14:textId="77777777" w:rsidR="00373B8B" w:rsidRDefault="00373B8B" w:rsidP="00373B8B">
      <w:pPr>
        <w:pStyle w:val="NoSpacing"/>
        <w:rPr>
          <w:rFonts w:eastAsia="Times New Roman"/>
        </w:rPr>
      </w:pPr>
      <w:r>
        <w:rPr>
          <w:rFonts w:eastAsia="Times New Roman"/>
        </w:rPr>
        <w:t>11 November 2024</w:t>
      </w:r>
    </w:p>
    <w:p w14:paraId="59C7C0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A7274" w14:textId="77777777" w:rsidR="00373B8B" w:rsidRDefault="00373B8B" w:rsidP="009139A6">
      <w:r>
        <w:separator/>
      </w:r>
    </w:p>
  </w:endnote>
  <w:endnote w:type="continuationSeparator" w:id="0">
    <w:p w14:paraId="3ADE9F15" w14:textId="77777777" w:rsidR="00373B8B" w:rsidRDefault="00373B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519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C02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20F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20330" w14:textId="77777777" w:rsidR="00373B8B" w:rsidRDefault="00373B8B" w:rsidP="009139A6">
      <w:r>
        <w:separator/>
      </w:r>
    </w:p>
  </w:footnote>
  <w:footnote w:type="continuationSeparator" w:id="0">
    <w:p w14:paraId="6FB46BEA" w14:textId="77777777" w:rsidR="00373B8B" w:rsidRDefault="00373B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072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A83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5E0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8B"/>
    <w:rsid w:val="000666E0"/>
    <w:rsid w:val="002510B7"/>
    <w:rsid w:val="00270799"/>
    <w:rsid w:val="00373B8B"/>
    <w:rsid w:val="005C130B"/>
    <w:rsid w:val="00826F5C"/>
    <w:rsid w:val="009139A6"/>
    <w:rsid w:val="009411C2"/>
    <w:rsid w:val="009448BB"/>
    <w:rsid w:val="00947624"/>
    <w:rsid w:val="00A3176C"/>
    <w:rsid w:val="00A666E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F00BE"/>
  <w15:chartTrackingRefBased/>
  <w15:docId w15:val="{9937C9AF-F389-4A77-B72B-F5321456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2024-11-18T07:27:00Z</dcterms:created>
  <dcterms:modified xsi:type="dcterms:W3CDTF">2024-11-18T07:28:00Z</dcterms:modified>
</cp:coreProperties>
</file>